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5B" w:rsidRPr="001654B9" w:rsidRDefault="0032425B" w:rsidP="00006205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1654B9">
        <w:rPr>
          <w:b/>
          <w:sz w:val="28"/>
          <w:szCs w:val="28"/>
        </w:rPr>
        <w:t>Необходимые условия профилактики суицидального риска:</w:t>
      </w:r>
    </w:p>
    <w:p w:rsidR="0032425B" w:rsidRDefault="0032425B" w:rsidP="00006205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благоприятная эмоционально-психологическая атмосфера в окружении ребенка (в семье, школе, классе); </w:t>
      </w:r>
    </w:p>
    <w:p w:rsidR="0032425B" w:rsidRPr="00006205" w:rsidRDefault="0032425B" w:rsidP="00006205">
      <w:pPr>
        <w:pStyle w:val="NormalWeb"/>
        <w:spacing w:before="0" w:beforeAutospacing="0" w:after="0" w:afterAutospacing="0"/>
        <w:ind w:left="284"/>
        <w:jc w:val="both"/>
        <w:rPr>
          <w:sz w:val="16"/>
          <w:szCs w:val="16"/>
        </w:rPr>
      </w:pPr>
    </w:p>
    <w:p w:rsidR="0032425B" w:rsidRDefault="0032425B" w:rsidP="001654B9">
      <w:pPr>
        <w:pStyle w:val="NormalWeb"/>
        <w:numPr>
          <w:ilvl w:val="1"/>
          <w:numId w:val="2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насыщенность жизни яркими событиями, дающими подростку возможность достичь успеха, проявить себя и почувствовать свою значимость (социальные проекты, творческие акции и т.д.);  </w:t>
      </w:r>
    </w:p>
    <w:p w:rsidR="0032425B" w:rsidRPr="00006205" w:rsidRDefault="0032425B" w:rsidP="00006205">
      <w:pPr>
        <w:pStyle w:val="NormalWeb"/>
        <w:spacing w:before="0" w:beforeAutospacing="0" w:after="0" w:afterAutospacing="0"/>
        <w:ind w:left="284"/>
        <w:jc w:val="both"/>
        <w:rPr>
          <w:sz w:val="16"/>
          <w:szCs w:val="16"/>
        </w:rPr>
      </w:pPr>
    </w:p>
    <w:p w:rsidR="0032425B" w:rsidRDefault="0032425B" w:rsidP="001654B9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возможность доверительного общения подростка с родителями, педагогами, искренний интерес со стороны взрослых к событиям жизни, к чувствам и переживаниям подростка;  </w:t>
      </w:r>
    </w:p>
    <w:p w:rsidR="0032425B" w:rsidRPr="00006205" w:rsidRDefault="0032425B" w:rsidP="00006205">
      <w:pPr>
        <w:pStyle w:val="NormalWeb"/>
        <w:spacing w:before="0" w:beforeAutospacing="0" w:after="0" w:afterAutospacing="0"/>
        <w:ind w:left="284"/>
        <w:jc w:val="both"/>
        <w:rPr>
          <w:sz w:val="16"/>
          <w:szCs w:val="16"/>
        </w:rPr>
      </w:pPr>
    </w:p>
    <w:p w:rsidR="0032425B" w:rsidRDefault="0032425B" w:rsidP="001654B9">
      <w:pPr>
        <w:pStyle w:val="Normal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t>помощь и поддержка в решении проблем и преодолении трудностей;</w:t>
      </w:r>
    </w:p>
    <w:p w:rsidR="0032425B" w:rsidRPr="00006205" w:rsidRDefault="0032425B" w:rsidP="00006205">
      <w:pPr>
        <w:pStyle w:val="NormalWeb"/>
        <w:tabs>
          <w:tab w:val="left" w:pos="284"/>
        </w:tabs>
        <w:spacing w:before="0" w:beforeAutospacing="0" w:after="0" w:afterAutospacing="0"/>
        <w:jc w:val="both"/>
        <w:rPr>
          <w:sz w:val="16"/>
          <w:szCs w:val="16"/>
        </w:rPr>
      </w:pPr>
    </w:p>
    <w:p w:rsidR="0032425B" w:rsidRDefault="0032425B" w:rsidP="001654B9">
      <w:pPr>
        <w:pStyle w:val="NormalWeb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устойчивые социальные связи, значимые для подростка и, прежде всего, семейные;  </w:t>
      </w:r>
    </w:p>
    <w:p w:rsidR="0032425B" w:rsidRPr="00006205" w:rsidRDefault="0032425B" w:rsidP="00006205">
      <w:pPr>
        <w:pStyle w:val="NormalWeb"/>
        <w:tabs>
          <w:tab w:val="left" w:pos="284"/>
        </w:tabs>
        <w:spacing w:before="0" w:beforeAutospacing="0" w:after="0" w:afterAutospacing="0"/>
        <w:jc w:val="both"/>
        <w:rPr>
          <w:sz w:val="16"/>
          <w:szCs w:val="16"/>
        </w:rPr>
      </w:pPr>
    </w:p>
    <w:p w:rsidR="0032425B" w:rsidRPr="001654B9" w:rsidRDefault="0032425B" w:rsidP="001654B9">
      <w:pPr>
        <w:pStyle w:val="NormalWeb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1200?webp=false" style="position:absolute;left:0;text-align:left;margin-left:48.45pt;margin-top:18.9pt;width:142.1pt;height:48.7pt;z-index:-251657728;visibility:visible">
            <v:imagedata r:id="rId5" o:title="" croptop="36630f"/>
          </v:shape>
        </w:pict>
      </w:r>
      <w:r w:rsidRPr="001654B9">
        <w:rPr>
          <w:sz w:val="28"/>
          <w:szCs w:val="28"/>
        </w:rPr>
        <w:t xml:space="preserve">контроль использования ребенком Интернет-ресурсов. </w:t>
      </w:r>
    </w:p>
    <w:p w:rsidR="0032425B" w:rsidRDefault="0032425B" w:rsidP="00FF72FA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2425B" w:rsidRDefault="0032425B" w:rsidP="00FF72FA"/>
    <w:p w:rsidR="0032425B" w:rsidRDefault="0032425B" w:rsidP="00FF72FA"/>
    <w:p w:rsidR="0032425B" w:rsidRPr="00FF72FA" w:rsidRDefault="0032425B" w:rsidP="00FF72FA"/>
    <w:p w:rsidR="0032425B" w:rsidRDefault="0032425B" w:rsidP="001654B9">
      <w:pPr>
        <w:pStyle w:val="Caption"/>
        <w:rPr>
          <w:sz w:val="28"/>
          <w:szCs w:val="28"/>
        </w:rPr>
      </w:pPr>
    </w:p>
    <w:p w:rsidR="0032425B" w:rsidRDefault="0032425B" w:rsidP="001654B9">
      <w:pPr>
        <w:pStyle w:val="Caption"/>
        <w:rPr>
          <w:sz w:val="28"/>
          <w:szCs w:val="28"/>
        </w:rPr>
      </w:pPr>
    </w:p>
    <w:p w:rsidR="0032425B" w:rsidRPr="001654B9" w:rsidRDefault="0032425B" w:rsidP="001654B9">
      <w:pPr>
        <w:pStyle w:val="Caption"/>
        <w:rPr>
          <w:sz w:val="28"/>
          <w:szCs w:val="28"/>
        </w:rPr>
      </w:pPr>
      <w:r>
        <w:rPr>
          <w:sz w:val="28"/>
          <w:szCs w:val="28"/>
        </w:rPr>
        <w:t>Полезные телефоны:</w:t>
      </w:r>
    </w:p>
    <w:p w:rsidR="0032425B" w:rsidRPr="00FF72FA" w:rsidRDefault="0032425B" w:rsidP="00FF72FA"/>
    <w:tbl>
      <w:tblPr>
        <w:tblpPr w:leftFromText="180" w:rightFromText="180" w:vertAnchor="page" w:horzAnchor="margin" w:tblpXSpec="center" w:tblpY="17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80"/>
        <w:gridCol w:w="2364"/>
      </w:tblGrid>
      <w:tr w:rsidR="0032425B" w:rsidRPr="002E1FEC" w:rsidTr="002A1929">
        <w:trPr>
          <w:trHeight w:val="409"/>
        </w:trPr>
        <w:tc>
          <w:tcPr>
            <w:tcW w:w="2280" w:type="dxa"/>
            <w:tcBorders>
              <w:bottom w:val="single" w:sz="4" w:space="0" w:color="auto"/>
            </w:tcBorders>
          </w:tcPr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</w:rPr>
              <w:t>Единый общероссийский телефон доверия для детей, подростков и родителей (звонок анонимный)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</w:rPr>
              <w:t>8-800-2000-122</w:t>
            </w:r>
          </w:p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25B" w:rsidRPr="002E1FEC" w:rsidTr="002A1929">
        <w:trPr>
          <w:trHeight w:val="834"/>
        </w:trPr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Телефон доверия Управления МВД России по Нижнему Новгороду</w:t>
            </w:r>
          </w:p>
        </w:tc>
        <w:tc>
          <w:tcPr>
            <w:tcW w:w="2364" w:type="dxa"/>
            <w:tcBorders>
              <w:top w:val="single" w:sz="4" w:space="0" w:color="auto"/>
              <w:bottom w:val="single" w:sz="4" w:space="0" w:color="auto"/>
            </w:tcBorders>
          </w:tcPr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</w:rPr>
              <w:t xml:space="preserve">8 (831) </w:t>
            </w:r>
            <w:r w:rsidRPr="002A1929">
              <w:rPr>
                <w:rStyle w:val="Strong"/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268-23-32</w:t>
            </w:r>
          </w:p>
        </w:tc>
      </w:tr>
      <w:tr w:rsidR="0032425B" w:rsidRPr="002E1FEC" w:rsidTr="002A1929">
        <w:trPr>
          <w:trHeight w:val="882"/>
        </w:trPr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</w:rPr>
              <w:t xml:space="preserve">Телефон экстренной психологической службы </w:t>
            </w:r>
          </w:p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</w:rPr>
              <w:t>ГБУДО НО ЦППМСП</w:t>
            </w:r>
          </w:p>
        </w:tc>
        <w:tc>
          <w:tcPr>
            <w:tcW w:w="2364" w:type="dxa"/>
            <w:tcBorders>
              <w:top w:val="single" w:sz="4" w:space="0" w:color="auto"/>
              <w:bottom w:val="single" w:sz="4" w:space="0" w:color="auto"/>
            </w:tcBorders>
          </w:tcPr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929">
              <w:rPr>
                <w:rFonts w:ascii="Times New Roman" w:hAnsi="Times New Roman" w:cs="Times New Roman"/>
                <w:sz w:val="28"/>
                <w:szCs w:val="28"/>
              </w:rPr>
              <w:t>8 (831) 293-10-93</w:t>
            </w:r>
          </w:p>
          <w:p w:rsidR="0032425B" w:rsidRPr="002A1929" w:rsidRDefault="0032425B" w:rsidP="002A19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425B" w:rsidRDefault="0032425B" w:rsidP="00FF723C">
      <w:pPr>
        <w:pStyle w:val="Caption"/>
        <w:jc w:val="left"/>
        <w:rPr>
          <w:sz w:val="28"/>
          <w:szCs w:val="28"/>
        </w:rPr>
      </w:pPr>
    </w:p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 w:rsidP="00FF72FA"/>
    <w:p w:rsidR="0032425B" w:rsidRDefault="0032425B"/>
    <w:p w:rsidR="0032425B" w:rsidRPr="00C8115D" w:rsidRDefault="0032425B" w:rsidP="00C8115D">
      <w:pPr>
        <w:jc w:val="center"/>
        <w:rPr>
          <w:rFonts w:ascii="Times New Roman" w:hAnsi="Times New Roman" w:cs="Times New Roman"/>
          <w:sz w:val="18"/>
          <w:szCs w:val="18"/>
        </w:rPr>
      </w:pPr>
      <w:r w:rsidRPr="00C8115D">
        <w:rPr>
          <w:rFonts w:ascii="Times New Roman" w:hAnsi="Times New Roman" w:cs="Times New Roman"/>
          <w:sz w:val="18"/>
          <w:szCs w:val="18"/>
        </w:rPr>
        <w:t>Министерство образования, науки и молодежной политики</w:t>
      </w:r>
    </w:p>
    <w:p w:rsidR="0032425B" w:rsidRPr="00C8115D" w:rsidRDefault="0032425B" w:rsidP="00C8115D">
      <w:pPr>
        <w:jc w:val="center"/>
        <w:rPr>
          <w:rFonts w:ascii="Times New Roman" w:hAnsi="Times New Roman" w:cs="Times New Roman"/>
          <w:sz w:val="18"/>
          <w:szCs w:val="18"/>
        </w:rPr>
      </w:pPr>
      <w:r w:rsidRPr="00C8115D">
        <w:rPr>
          <w:rFonts w:ascii="Times New Roman" w:hAnsi="Times New Roman" w:cs="Times New Roman"/>
          <w:sz w:val="18"/>
          <w:szCs w:val="18"/>
        </w:rPr>
        <w:t>Нижегородской области</w:t>
      </w:r>
    </w:p>
    <w:p w:rsidR="0032425B" w:rsidRPr="00C8115D" w:rsidRDefault="0032425B" w:rsidP="00C8115D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32425B" w:rsidRPr="00C8115D" w:rsidRDefault="0032425B" w:rsidP="00C8115D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pict>
          <v:shape id="Picture 4" o:spid="_x0000_s1027" type="#_x0000_t75" alt="s1200?webp=false" style="position:absolute;left:0;text-align:left;margin-left:0;margin-top:15.45pt;width:114.2pt;height:122.4pt;z-index:-251659776;visibility:visible;mso-position-horizontal:left">
            <v:imagedata r:id="rId6" o:title="" cropbottom="29257f" cropleft="43748f"/>
          </v:shape>
        </w:pict>
      </w:r>
      <w:r w:rsidRPr="00C8115D">
        <w:rPr>
          <w:rFonts w:ascii="Times New Roman" w:hAnsi="Times New Roman" w:cs="Times New Roman"/>
          <w:sz w:val="18"/>
          <w:szCs w:val="18"/>
        </w:rPr>
        <w:t xml:space="preserve">Государственное бюджетное учреждение дополнительного образования Нижегородской области «Центр психолого-педагогической, медицинской и социальной помощи»» </w:t>
      </w:r>
    </w:p>
    <w:p w:rsidR="0032425B" w:rsidRDefault="0032425B"/>
    <w:p w:rsidR="0032425B" w:rsidRDefault="0032425B"/>
    <w:p w:rsidR="0032425B" w:rsidRDefault="0032425B" w:rsidP="0070196D">
      <w:pPr>
        <w:rPr>
          <w:rFonts w:ascii="Times New Roman" w:hAnsi="Times New Roman" w:cs="Times New Roman"/>
        </w:rPr>
      </w:pPr>
    </w:p>
    <w:p w:rsidR="0032425B" w:rsidRPr="001A1EC6" w:rsidRDefault="0032425B" w:rsidP="001A1EC6">
      <w:pPr>
        <w:jc w:val="center"/>
        <w:rPr>
          <w:rFonts w:ascii="Times New Roman" w:hAnsi="Times New Roman" w:cs="Times New Roman"/>
        </w:rPr>
      </w:pPr>
    </w:p>
    <w:p w:rsidR="0032425B" w:rsidRDefault="0032425B"/>
    <w:p w:rsidR="0032425B" w:rsidRDefault="0032425B"/>
    <w:p w:rsidR="0032425B" w:rsidRDefault="0032425B"/>
    <w:p w:rsidR="0032425B" w:rsidRDefault="0032425B" w:rsidP="00006205">
      <w:pPr>
        <w:rPr>
          <w:rFonts w:ascii="Times New Roman" w:hAnsi="Times New Roman" w:cs="Times New Roman"/>
          <w:b/>
          <w:color w:val="003300"/>
          <w:sz w:val="28"/>
          <w:szCs w:val="28"/>
        </w:rPr>
      </w:pPr>
    </w:p>
    <w:p w:rsidR="0032425B" w:rsidRDefault="0032425B" w:rsidP="001A1EC6">
      <w:pPr>
        <w:jc w:val="center"/>
        <w:rPr>
          <w:rFonts w:ascii="Times New Roman" w:hAnsi="Times New Roman" w:cs="Times New Roman"/>
          <w:b/>
          <w:color w:val="003300"/>
          <w:sz w:val="28"/>
          <w:szCs w:val="28"/>
        </w:rPr>
      </w:pPr>
    </w:p>
    <w:p w:rsidR="0032425B" w:rsidRPr="00C8115D" w:rsidRDefault="0032425B" w:rsidP="001A1EC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115D">
        <w:rPr>
          <w:rFonts w:ascii="Times New Roman" w:hAnsi="Times New Roman" w:cs="Times New Roman"/>
          <w:b/>
          <w:color w:val="003300"/>
          <w:sz w:val="28"/>
          <w:szCs w:val="28"/>
        </w:rPr>
        <w:t xml:space="preserve">Памятка для родителей по вопросам выявления ранних признаков суицидального поведения у </w:t>
      </w:r>
      <w:r>
        <w:rPr>
          <w:rFonts w:ascii="Times New Roman" w:hAnsi="Times New Roman" w:cs="Times New Roman"/>
          <w:b/>
          <w:color w:val="003300"/>
          <w:sz w:val="28"/>
          <w:szCs w:val="28"/>
        </w:rPr>
        <w:t>несовершеннолетних</w:t>
      </w:r>
    </w:p>
    <w:p w:rsidR="0032425B" w:rsidRDefault="0032425B"/>
    <w:p w:rsidR="0032425B" w:rsidRPr="001654B9" w:rsidRDefault="0032425B" w:rsidP="001654B9">
      <w:r>
        <w:rPr>
          <w:noProof/>
        </w:rPr>
        <w:pict>
          <v:shape id="_x0000_s1028" type="#_x0000_t75" alt="s1200?webp=false" style="position:absolute;margin-left:-5.55pt;margin-top:17.45pt;width:233pt;height:79.9pt;z-index:-251658752;visibility:visible">
            <v:imagedata r:id="rId7" o:title="" croptop="36630f"/>
            <w10:wrap type="square"/>
          </v:shape>
        </w:pict>
      </w:r>
    </w:p>
    <w:p w:rsidR="0032425B" w:rsidRDefault="0032425B" w:rsidP="00E31C74">
      <w:pPr>
        <w:jc w:val="center"/>
        <w:rPr>
          <w:rFonts w:ascii="Times New Roman" w:hAnsi="Times New Roman" w:cs="Times New Roman"/>
        </w:rPr>
      </w:pPr>
    </w:p>
    <w:p w:rsidR="0032425B" w:rsidRDefault="0032425B" w:rsidP="00E31C74">
      <w:pPr>
        <w:jc w:val="center"/>
        <w:rPr>
          <w:rFonts w:ascii="Times New Roman" w:hAnsi="Times New Roman" w:cs="Times New Roman"/>
        </w:rPr>
      </w:pPr>
    </w:p>
    <w:p w:rsidR="0032425B" w:rsidRDefault="0032425B" w:rsidP="00E31C74">
      <w:pPr>
        <w:jc w:val="center"/>
        <w:rPr>
          <w:rFonts w:ascii="Times New Roman" w:hAnsi="Times New Roman" w:cs="Times New Roman"/>
        </w:rPr>
      </w:pPr>
    </w:p>
    <w:p w:rsidR="0032425B" w:rsidRDefault="0032425B" w:rsidP="00E31C74">
      <w:pPr>
        <w:jc w:val="center"/>
        <w:rPr>
          <w:rFonts w:ascii="Times New Roman" w:hAnsi="Times New Roman" w:cs="Times New Roman"/>
        </w:rPr>
      </w:pPr>
    </w:p>
    <w:p w:rsidR="0032425B" w:rsidRDefault="0032425B" w:rsidP="00E31C74">
      <w:pPr>
        <w:jc w:val="center"/>
        <w:rPr>
          <w:rFonts w:ascii="Times New Roman" w:hAnsi="Times New Roman" w:cs="Times New Roman"/>
        </w:rPr>
      </w:pPr>
    </w:p>
    <w:p w:rsidR="0032425B" w:rsidRDefault="0032425B" w:rsidP="00E31C74">
      <w:pPr>
        <w:jc w:val="center"/>
        <w:rPr>
          <w:rFonts w:ascii="Times New Roman" w:hAnsi="Times New Roman" w:cs="Times New Roman"/>
        </w:rPr>
      </w:pPr>
    </w:p>
    <w:p w:rsidR="0032425B" w:rsidRDefault="0032425B" w:rsidP="00E133FE">
      <w:pPr>
        <w:jc w:val="center"/>
        <w:rPr>
          <w:rFonts w:ascii="Times New Roman" w:hAnsi="Times New Roman" w:cs="Times New Roman"/>
        </w:rPr>
      </w:pPr>
      <w:r w:rsidRPr="001A1EC6">
        <w:rPr>
          <w:rFonts w:ascii="Times New Roman" w:hAnsi="Times New Roman" w:cs="Times New Roman"/>
        </w:rPr>
        <w:t>Нижний Новгород, 201</w:t>
      </w:r>
      <w:r>
        <w:rPr>
          <w:rFonts w:ascii="Times New Roman" w:hAnsi="Times New Roman" w:cs="Times New Roman"/>
        </w:rPr>
        <w:t>9</w:t>
      </w:r>
    </w:p>
    <w:p w:rsidR="0032425B" w:rsidRPr="00E133FE" w:rsidRDefault="0032425B" w:rsidP="00E133FE">
      <w:pPr>
        <w:jc w:val="center"/>
        <w:rPr>
          <w:rFonts w:ascii="Times New Roman" w:hAnsi="Times New Roman" w:cs="Times New Roman"/>
        </w:rPr>
      </w:pPr>
    </w:p>
    <w:p w:rsidR="0032425B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2425B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Суицид – намеренное, умышленное лишение себя жизни. Суицид может иметь место, если проблема, конфликт остаются актуальными и нерешенными в течение длительного времени, и при этом ребенок ни с кем из своего окружения не делится личными переживаниями. 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2425B" w:rsidRPr="001654B9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1654B9">
        <w:rPr>
          <w:b/>
          <w:sz w:val="28"/>
          <w:szCs w:val="28"/>
        </w:rPr>
        <w:t>Группы суицидального риска – это дети и подростки: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находящиеся в сложной семейной ситуации (развод родителей, предпочтение родителями одного ребенка по отношению к другому, жестокое обращение в семье, психически больные родственники);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имеющие серьезные проблемы в учебе;  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не имеющие друзей;</w:t>
      </w:r>
    </w:p>
    <w:p w:rsidR="0032425B" w:rsidRPr="001654B9" w:rsidRDefault="0032425B" w:rsidP="00C8115D">
      <w:pPr>
        <w:pStyle w:val="NormalWeb"/>
        <w:tabs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склонные к депрессиям (имеющие психические заболевания):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перенесшие тяжелую утрату;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остро переживающие несчастную любовь (разрыв любовных отношений); </w:t>
      </w:r>
    </w:p>
    <w:p w:rsidR="0032425B" w:rsidRDefault="0032425B" w:rsidP="006556AA">
      <w:pPr>
        <w:pStyle w:val="NormalWeb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имеющие семейную историю суицида (или ставшие свидетелями суицида, либо сами пытавшиеся покончить с собой); </w:t>
      </w:r>
    </w:p>
    <w:p w:rsidR="0032425B" w:rsidRPr="001654B9" w:rsidRDefault="0032425B" w:rsidP="006556AA">
      <w:pPr>
        <w:pStyle w:val="NormalWeb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 употребляющие алкоголь, психоактивные вещества;</w:t>
      </w:r>
    </w:p>
    <w:p w:rsidR="0032425B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 имеющие недостатки физического развития, инвалидность, хронические соматические заболевания;  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r w:rsidRPr="001654B9">
        <w:rPr>
          <w:sz w:val="28"/>
          <w:szCs w:val="28"/>
        </w:rPr>
        <w:t xml:space="preserve">совершившие уголовно наказуемый поступок (характеризующиеся криминальным поведением) или ставшие жертвой уголовного преступления (в т.ч. насилия); 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 </w:t>
      </w: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попавшие под влияние деструктивных религиозных сект или молодежных течений.</w:t>
      </w:r>
    </w:p>
    <w:p w:rsidR="0032425B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2425B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Ребенок может прямо говорить о суициде, может рассуждать о бессмысленности жизни, что без него в этом мире будет лучше. Должны насторожить фразы: «все надоело», «ненавижу всех и себя», «пора положить всему конец», «когда все это кончится», «так жить невозможно», вопросы «а что бы ты делал, если бы меня не стало?», рассуждения о похоронах. 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2425B" w:rsidRPr="001654B9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654B9">
        <w:rPr>
          <w:sz w:val="28"/>
          <w:szCs w:val="28"/>
        </w:rPr>
        <w:t xml:space="preserve">Тревожным сигналом является попытка раздать все долги, помириться с «врагами», «обидчиками», раздарить свои вещи, особенно с упоминанием о том, что они ему не понадобятся. </w:t>
      </w:r>
    </w:p>
    <w:p w:rsidR="0032425B" w:rsidRDefault="0032425B" w:rsidP="00006205">
      <w:pPr>
        <w:pStyle w:val="NormalWeb"/>
        <w:spacing w:before="0" w:beforeAutospacing="0" w:after="0" w:afterAutospacing="0"/>
        <w:jc w:val="both"/>
        <w:rPr>
          <w:b/>
          <w:sz w:val="28"/>
          <w:szCs w:val="28"/>
        </w:rPr>
      </w:pPr>
      <w:bookmarkStart w:id="0" w:name="_GoBack"/>
      <w:bookmarkEnd w:id="0"/>
    </w:p>
    <w:p w:rsidR="0032425B" w:rsidRPr="001654B9" w:rsidRDefault="0032425B" w:rsidP="00E133FE">
      <w:pPr>
        <w:pStyle w:val="NormalWeb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1654B9">
        <w:rPr>
          <w:b/>
          <w:sz w:val="28"/>
          <w:szCs w:val="28"/>
        </w:rPr>
        <w:t xml:space="preserve">Следует обратить особое внимание на: </w:t>
      </w:r>
    </w:p>
    <w:p w:rsidR="0032425B" w:rsidRPr="00006205" w:rsidRDefault="0032425B" w:rsidP="00006205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утрату интереса к любимым занятиям, снижение активности, апатия, безволие;</w:t>
      </w:r>
    </w:p>
    <w:p w:rsidR="0032425B" w:rsidRPr="00006205" w:rsidRDefault="0032425B" w:rsidP="00006205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:rsidR="0032425B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появление тяги к уединению, отдаление от близких людей;</w:t>
      </w:r>
    </w:p>
    <w:p w:rsidR="0032425B" w:rsidRPr="00006205" w:rsidRDefault="0032425B" w:rsidP="00E133FE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:rsidR="0032425B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резкие перепады настроения, неадекватную реакцию на слова, беспричинные слезы; </w:t>
      </w:r>
    </w:p>
    <w:p w:rsidR="0032425B" w:rsidRPr="00006205" w:rsidRDefault="0032425B" w:rsidP="00E133FE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 плохое поведение в школе, прогулы, нарушения дисциплины; </w:t>
      </w:r>
    </w:p>
    <w:p w:rsidR="0032425B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склонность к риску и неоправданным и опрометчивым поступкам; </w:t>
      </w:r>
    </w:p>
    <w:p w:rsidR="0032425B" w:rsidRPr="00006205" w:rsidRDefault="0032425B" w:rsidP="00E133FE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:rsidR="0032425B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потерю аппетита, плохое самочувствие, бессонницу, кошмары во сне; </w:t>
      </w:r>
    </w:p>
    <w:p w:rsidR="0032425B" w:rsidRPr="00006205" w:rsidRDefault="0032425B" w:rsidP="00E133FE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:rsidR="0032425B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стремление привести дела в порядок, подвести итоги, просить прощение за все, что было; </w:t>
      </w:r>
    </w:p>
    <w:p w:rsidR="0032425B" w:rsidRPr="00006205" w:rsidRDefault="0032425B" w:rsidP="00E133FE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самообвинения или, наоборот, признание в зависимости от других;</w:t>
      </w:r>
    </w:p>
    <w:p w:rsidR="0032425B" w:rsidRPr="001654B9" w:rsidRDefault="0032425B" w:rsidP="00E133F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654B9">
        <w:rPr>
          <w:sz w:val="28"/>
          <w:szCs w:val="28"/>
        </w:rPr>
        <w:sym w:font="Symbol" w:char="F0B7"/>
      </w:r>
      <w:r w:rsidRPr="001654B9">
        <w:rPr>
          <w:sz w:val="28"/>
          <w:szCs w:val="28"/>
        </w:rPr>
        <w:t xml:space="preserve"> шутки и иронические высказывания либо философские размышления на тему смерти.</w:t>
      </w:r>
    </w:p>
    <w:p w:rsidR="0032425B" w:rsidRPr="008E62B6" w:rsidRDefault="0032425B" w:rsidP="001654B9">
      <w:pPr>
        <w:pStyle w:val="NormalWeb"/>
        <w:tabs>
          <w:tab w:val="left" w:pos="284"/>
        </w:tabs>
        <w:spacing w:before="0" w:beforeAutospacing="0" w:after="0" w:afterAutospacing="0"/>
        <w:jc w:val="both"/>
      </w:pPr>
    </w:p>
    <w:sectPr w:rsidR="0032425B" w:rsidRPr="008E62B6" w:rsidSect="00E133FE">
      <w:pgSz w:w="16838" w:h="11906" w:orient="landscape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4A20"/>
    <w:multiLevelType w:val="hybridMultilevel"/>
    <w:tmpl w:val="F0686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B32E4"/>
    <w:multiLevelType w:val="hybridMultilevel"/>
    <w:tmpl w:val="EF80BA68"/>
    <w:lvl w:ilvl="0" w:tplc="3206799C">
      <w:numFmt w:val="bullet"/>
      <w:lvlText w:val=""/>
      <w:lvlJc w:val="left"/>
      <w:pPr>
        <w:ind w:left="1155" w:hanging="79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26C4A"/>
    <w:multiLevelType w:val="hybridMultilevel"/>
    <w:tmpl w:val="4A865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B2495"/>
    <w:multiLevelType w:val="hybridMultilevel"/>
    <w:tmpl w:val="48A67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3670B"/>
    <w:multiLevelType w:val="hybridMultilevel"/>
    <w:tmpl w:val="DDA46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117C2C"/>
    <w:multiLevelType w:val="hybridMultilevel"/>
    <w:tmpl w:val="3990AC56"/>
    <w:lvl w:ilvl="0" w:tplc="3B76ABE6">
      <w:numFmt w:val="bullet"/>
      <w:lvlText w:val=""/>
      <w:lvlJc w:val="left"/>
      <w:pPr>
        <w:ind w:left="825" w:hanging="465"/>
      </w:pPr>
      <w:rPr>
        <w:rFonts w:ascii="Symbol" w:eastAsia="Times New Roman" w:hAnsi="Symbol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507E1"/>
    <w:multiLevelType w:val="hybridMultilevel"/>
    <w:tmpl w:val="2EC48752"/>
    <w:lvl w:ilvl="0" w:tplc="04190001">
      <w:start w:val="1"/>
      <w:numFmt w:val="bullet"/>
      <w:lvlText w:val=""/>
      <w:lvlJc w:val="left"/>
      <w:pPr>
        <w:ind w:left="885" w:hanging="465"/>
      </w:pPr>
      <w:rPr>
        <w:rFonts w:ascii="Symbol" w:hAnsi="Symbol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E9C5A88"/>
    <w:multiLevelType w:val="hybridMultilevel"/>
    <w:tmpl w:val="38068DBC"/>
    <w:lvl w:ilvl="0" w:tplc="FD1248E6">
      <w:numFmt w:val="bullet"/>
      <w:lvlText w:val=""/>
      <w:lvlJc w:val="left"/>
      <w:pPr>
        <w:ind w:left="1185" w:hanging="82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2E4F86"/>
    <w:multiLevelType w:val="hybridMultilevel"/>
    <w:tmpl w:val="15CA36C8"/>
    <w:lvl w:ilvl="0" w:tplc="FA204406">
      <w:numFmt w:val="bullet"/>
      <w:lvlText w:val=""/>
      <w:lvlJc w:val="left"/>
      <w:pPr>
        <w:ind w:left="975" w:hanging="61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06763B"/>
    <w:multiLevelType w:val="hybridMultilevel"/>
    <w:tmpl w:val="86E6BA54"/>
    <w:lvl w:ilvl="0" w:tplc="04190001">
      <w:start w:val="1"/>
      <w:numFmt w:val="bullet"/>
      <w:lvlText w:val=""/>
      <w:lvlJc w:val="left"/>
      <w:pPr>
        <w:ind w:left="1155" w:hanging="795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55" w:hanging="67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36EDD"/>
    <w:multiLevelType w:val="hybridMultilevel"/>
    <w:tmpl w:val="AE2EC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EC6"/>
    <w:rsid w:val="0000197D"/>
    <w:rsid w:val="000052D3"/>
    <w:rsid w:val="00006205"/>
    <w:rsid w:val="000076DA"/>
    <w:rsid w:val="00010877"/>
    <w:rsid w:val="00011920"/>
    <w:rsid w:val="0001221B"/>
    <w:rsid w:val="00015769"/>
    <w:rsid w:val="000168D5"/>
    <w:rsid w:val="00023B69"/>
    <w:rsid w:val="00023DAD"/>
    <w:rsid w:val="000259D9"/>
    <w:rsid w:val="000259FE"/>
    <w:rsid w:val="00025DA7"/>
    <w:rsid w:val="0003169D"/>
    <w:rsid w:val="00036126"/>
    <w:rsid w:val="00036F4E"/>
    <w:rsid w:val="000403DD"/>
    <w:rsid w:val="000404CC"/>
    <w:rsid w:val="000431C9"/>
    <w:rsid w:val="000464A4"/>
    <w:rsid w:val="00052188"/>
    <w:rsid w:val="000532AD"/>
    <w:rsid w:val="00053594"/>
    <w:rsid w:val="00053DCC"/>
    <w:rsid w:val="0005719A"/>
    <w:rsid w:val="0006227E"/>
    <w:rsid w:val="00062941"/>
    <w:rsid w:val="00062BA2"/>
    <w:rsid w:val="00063465"/>
    <w:rsid w:val="0006629D"/>
    <w:rsid w:val="00067438"/>
    <w:rsid w:val="00067EE1"/>
    <w:rsid w:val="00073E95"/>
    <w:rsid w:val="000752EB"/>
    <w:rsid w:val="00075A26"/>
    <w:rsid w:val="000771F2"/>
    <w:rsid w:val="00077B68"/>
    <w:rsid w:val="00083620"/>
    <w:rsid w:val="00085132"/>
    <w:rsid w:val="00086A26"/>
    <w:rsid w:val="00086C95"/>
    <w:rsid w:val="0009091A"/>
    <w:rsid w:val="0009329D"/>
    <w:rsid w:val="00093D77"/>
    <w:rsid w:val="000957C3"/>
    <w:rsid w:val="00096AA2"/>
    <w:rsid w:val="0009708A"/>
    <w:rsid w:val="000A4B1D"/>
    <w:rsid w:val="000A5DBE"/>
    <w:rsid w:val="000A7888"/>
    <w:rsid w:val="000A7AA5"/>
    <w:rsid w:val="000B07E9"/>
    <w:rsid w:val="000B0E19"/>
    <w:rsid w:val="000B42FD"/>
    <w:rsid w:val="000B6403"/>
    <w:rsid w:val="000B6971"/>
    <w:rsid w:val="000B69D5"/>
    <w:rsid w:val="000C1176"/>
    <w:rsid w:val="000C1878"/>
    <w:rsid w:val="000C1C1A"/>
    <w:rsid w:val="000C5DC1"/>
    <w:rsid w:val="000C7080"/>
    <w:rsid w:val="000C7846"/>
    <w:rsid w:val="000D0F8D"/>
    <w:rsid w:val="000D406C"/>
    <w:rsid w:val="000D4D7B"/>
    <w:rsid w:val="000D6356"/>
    <w:rsid w:val="000E3F1B"/>
    <w:rsid w:val="000F0C19"/>
    <w:rsid w:val="000F3A17"/>
    <w:rsid w:val="000F3A26"/>
    <w:rsid w:val="00100D6A"/>
    <w:rsid w:val="00101589"/>
    <w:rsid w:val="001034F3"/>
    <w:rsid w:val="001048B4"/>
    <w:rsid w:val="001064A9"/>
    <w:rsid w:val="00107B91"/>
    <w:rsid w:val="00107ECE"/>
    <w:rsid w:val="001123FE"/>
    <w:rsid w:val="00115159"/>
    <w:rsid w:val="0011538E"/>
    <w:rsid w:val="00115FEE"/>
    <w:rsid w:val="00120661"/>
    <w:rsid w:val="00121116"/>
    <w:rsid w:val="00130478"/>
    <w:rsid w:val="00131720"/>
    <w:rsid w:val="00133292"/>
    <w:rsid w:val="00134749"/>
    <w:rsid w:val="001446E8"/>
    <w:rsid w:val="00145A58"/>
    <w:rsid w:val="00146557"/>
    <w:rsid w:val="0015063C"/>
    <w:rsid w:val="00152A51"/>
    <w:rsid w:val="0015674A"/>
    <w:rsid w:val="00157108"/>
    <w:rsid w:val="00157522"/>
    <w:rsid w:val="00157E36"/>
    <w:rsid w:val="00157F55"/>
    <w:rsid w:val="00164E0A"/>
    <w:rsid w:val="0016522C"/>
    <w:rsid w:val="001654B9"/>
    <w:rsid w:val="00166EAB"/>
    <w:rsid w:val="00170BA3"/>
    <w:rsid w:val="001725EB"/>
    <w:rsid w:val="00172AD0"/>
    <w:rsid w:val="00173887"/>
    <w:rsid w:val="00174505"/>
    <w:rsid w:val="00180497"/>
    <w:rsid w:val="00183281"/>
    <w:rsid w:val="001849D3"/>
    <w:rsid w:val="00184E15"/>
    <w:rsid w:val="00192966"/>
    <w:rsid w:val="00197804"/>
    <w:rsid w:val="001A0D18"/>
    <w:rsid w:val="001A114C"/>
    <w:rsid w:val="001A1EC6"/>
    <w:rsid w:val="001A2A7D"/>
    <w:rsid w:val="001A2B0A"/>
    <w:rsid w:val="001A4EAC"/>
    <w:rsid w:val="001A54DA"/>
    <w:rsid w:val="001A5B44"/>
    <w:rsid w:val="001A5B57"/>
    <w:rsid w:val="001B4510"/>
    <w:rsid w:val="001B52F0"/>
    <w:rsid w:val="001B611B"/>
    <w:rsid w:val="001B67DB"/>
    <w:rsid w:val="001B76D3"/>
    <w:rsid w:val="001C05CE"/>
    <w:rsid w:val="001C25E8"/>
    <w:rsid w:val="001C3C69"/>
    <w:rsid w:val="001C7B8B"/>
    <w:rsid w:val="001D0214"/>
    <w:rsid w:val="001D33D9"/>
    <w:rsid w:val="001D3CD3"/>
    <w:rsid w:val="001D6D2F"/>
    <w:rsid w:val="001D726D"/>
    <w:rsid w:val="001D74CC"/>
    <w:rsid w:val="001E3786"/>
    <w:rsid w:val="001E3C85"/>
    <w:rsid w:val="001E6B09"/>
    <w:rsid w:val="001E7E5E"/>
    <w:rsid w:val="001F0948"/>
    <w:rsid w:val="001F37FE"/>
    <w:rsid w:val="001F3B26"/>
    <w:rsid w:val="001F74A7"/>
    <w:rsid w:val="00202640"/>
    <w:rsid w:val="0020359C"/>
    <w:rsid w:val="00203BE8"/>
    <w:rsid w:val="0020662A"/>
    <w:rsid w:val="002070C5"/>
    <w:rsid w:val="002114F7"/>
    <w:rsid w:val="002119F9"/>
    <w:rsid w:val="002137B1"/>
    <w:rsid w:val="00213984"/>
    <w:rsid w:val="00214939"/>
    <w:rsid w:val="00214FC7"/>
    <w:rsid w:val="002151B4"/>
    <w:rsid w:val="00215518"/>
    <w:rsid w:val="002167B2"/>
    <w:rsid w:val="00216F83"/>
    <w:rsid w:val="002228CC"/>
    <w:rsid w:val="00222D5C"/>
    <w:rsid w:val="00223025"/>
    <w:rsid w:val="002253FE"/>
    <w:rsid w:val="00226DD4"/>
    <w:rsid w:val="002305EF"/>
    <w:rsid w:val="002313C0"/>
    <w:rsid w:val="002313D9"/>
    <w:rsid w:val="0023188F"/>
    <w:rsid w:val="00243516"/>
    <w:rsid w:val="002515C3"/>
    <w:rsid w:val="00252254"/>
    <w:rsid w:val="00252C2B"/>
    <w:rsid w:val="00255251"/>
    <w:rsid w:val="00256398"/>
    <w:rsid w:val="002615F5"/>
    <w:rsid w:val="00261D79"/>
    <w:rsid w:val="00264713"/>
    <w:rsid w:val="002652DF"/>
    <w:rsid w:val="0026651D"/>
    <w:rsid w:val="00267341"/>
    <w:rsid w:val="00267958"/>
    <w:rsid w:val="0027006A"/>
    <w:rsid w:val="002708E8"/>
    <w:rsid w:val="002710BD"/>
    <w:rsid w:val="00271979"/>
    <w:rsid w:val="00272274"/>
    <w:rsid w:val="00274DDE"/>
    <w:rsid w:val="002755CB"/>
    <w:rsid w:val="0028069C"/>
    <w:rsid w:val="00283EC4"/>
    <w:rsid w:val="002877E7"/>
    <w:rsid w:val="00287B60"/>
    <w:rsid w:val="00291B4C"/>
    <w:rsid w:val="002A01E3"/>
    <w:rsid w:val="002A1929"/>
    <w:rsid w:val="002A447A"/>
    <w:rsid w:val="002B0836"/>
    <w:rsid w:val="002B23A3"/>
    <w:rsid w:val="002B2EA4"/>
    <w:rsid w:val="002B3475"/>
    <w:rsid w:val="002B6E05"/>
    <w:rsid w:val="002C4FC2"/>
    <w:rsid w:val="002C53E3"/>
    <w:rsid w:val="002C551C"/>
    <w:rsid w:val="002C6D41"/>
    <w:rsid w:val="002D01CB"/>
    <w:rsid w:val="002D084C"/>
    <w:rsid w:val="002D08F2"/>
    <w:rsid w:val="002D2B1D"/>
    <w:rsid w:val="002D6281"/>
    <w:rsid w:val="002D6DF8"/>
    <w:rsid w:val="002E0AB6"/>
    <w:rsid w:val="002E1FEC"/>
    <w:rsid w:val="002E4926"/>
    <w:rsid w:val="002E4C92"/>
    <w:rsid w:val="002E6401"/>
    <w:rsid w:val="002E74F9"/>
    <w:rsid w:val="002F07C5"/>
    <w:rsid w:val="002F1BEF"/>
    <w:rsid w:val="002F4D1D"/>
    <w:rsid w:val="002F4D37"/>
    <w:rsid w:val="002F6802"/>
    <w:rsid w:val="003012A4"/>
    <w:rsid w:val="00301D75"/>
    <w:rsid w:val="00304CEF"/>
    <w:rsid w:val="003051C0"/>
    <w:rsid w:val="00313EB9"/>
    <w:rsid w:val="00317419"/>
    <w:rsid w:val="00320AD1"/>
    <w:rsid w:val="003238A3"/>
    <w:rsid w:val="0032425B"/>
    <w:rsid w:val="003276AD"/>
    <w:rsid w:val="0033131C"/>
    <w:rsid w:val="00331F75"/>
    <w:rsid w:val="00334C38"/>
    <w:rsid w:val="00335B01"/>
    <w:rsid w:val="00336569"/>
    <w:rsid w:val="003407E3"/>
    <w:rsid w:val="00342220"/>
    <w:rsid w:val="00342C67"/>
    <w:rsid w:val="00342DE1"/>
    <w:rsid w:val="00343051"/>
    <w:rsid w:val="00344C48"/>
    <w:rsid w:val="00345051"/>
    <w:rsid w:val="00352A42"/>
    <w:rsid w:val="00355D76"/>
    <w:rsid w:val="00355E5A"/>
    <w:rsid w:val="00356123"/>
    <w:rsid w:val="003566DA"/>
    <w:rsid w:val="003572AF"/>
    <w:rsid w:val="00360BDC"/>
    <w:rsid w:val="00361870"/>
    <w:rsid w:val="003621B1"/>
    <w:rsid w:val="00362D3F"/>
    <w:rsid w:val="00364F77"/>
    <w:rsid w:val="00364F87"/>
    <w:rsid w:val="003652D3"/>
    <w:rsid w:val="00371693"/>
    <w:rsid w:val="00371EFA"/>
    <w:rsid w:val="0037675A"/>
    <w:rsid w:val="003774CC"/>
    <w:rsid w:val="00377FA3"/>
    <w:rsid w:val="0038182E"/>
    <w:rsid w:val="00383394"/>
    <w:rsid w:val="0038749B"/>
    <w:rsid w:val="003876EA"/>
    <w:rsid w:val="003908F2"/>
    <w:rsid w:val="00394FB2"/>
    <w:rsid w:val="00395997"/>
    <w:rsid w:val="00397B70"/>
    <w:rsid w:val="003A0DFD"/>
    <w:rsid w:val="003A3B54"/>
    <w:rsid w:val="003A49C2"/>
    <w:rsid w:val="003A535E"/>
    <w:rsid w:val="003B068E"/>
    <w:rsid w:val="003B204E"/>
    <w:rsid w:val="003B3295"/>
    <w:rsid w:val="003B432F"/>
    <w:rsid w:val="003B698C"/>
    <w:rsid w:val="003C0288"/>
    <w:rsid w:val="003C0524"/>
    <w:rsid w:val="003C1313"/>
    <w:rsid w:val="003C177D"/>
    <w:rsid w:val="003C505A"/>
    <w:rsid w:val="003D00E3"/>
    <w:rsid w:val="003D01FF"/>
    <w:rsid w:val="003D1148"/>
    <w:rsid w:val="003D16D2"/>
    <w:rsid w:val="003D29F3"/>
    <w:rsid w:val="003D2CB2"/>
    <w:rsid w:val="003D3B1A"/>
    <w:rsid w:val="003D4ECE"/>
    <w:rsid w:val="003D5A5A"/>
    <w:rsid w:val="003D5F2F"/>
    <w:rsid w:val="003E0FDE"/>
    <w:rsid w:val="003E1306"/>
    <w:rsid w:val="003E174A"/>
    <w:rsid w:val="003E5FE6"/>
    <w:rsid w:val="003F0DE2"/>
    <w:rsid w:val="003F30CA"/>
    <w:rsid w:val="003F5A4B"/>
    <w:rsid w:val="00401A1D"/>
    <w:rsid w:val="00401F28"/>
    <w:rsid w:val="004026F2"/>
    <w:rsid w:val="004046C0"/>
    <w:rsid w:val="00405422"/>
    <w:rsid w:val="004060DD"/>
    <w:rsid w:val="00407120"/>
    <w:rsid w:val="00407A61"/>
    <w:rsid w:val="00407D43"/>
    <w:rsid w:val="00407E80"/>
    <w:rsid w:val="004105AD"/>
    <w:rsid w:val="00410B94"/>
    <w:rsid w:val="00412724"/>
    <w:rsid w:val="00417576"/>
    <w:rsid w:val="00420B3D"/>
    <w:rsid w:val="00420EE4"/>
    <w:rsid w:val="00422ED8"/>
    <w:rsid w:val="00426061"/>
    <w:rsid w:val="0042711F"/>
    <w:rsid w:val="004275A8"/>
    <w:rsid w:val="0043111A"/>
    <w:rsid w:val="00433D7A"/>
    <w:rsid w:val="0044188B"/>
    <w:rsid w:val="00441C86"/>
    <w:rsid w:val="004457E5"/>
    <w:rsid w:val="004465FA"/>
    <w:rsid w:val="0044745B"/>
    <w:rsid w:val="004526A1"/>
    <w:rsid w:val="00452AD2"/>
    <w:rsid w:val="00452E21"/>
    <w:rsid w:val="004530F4"/>
    <w:rsid w:val="00455E33"/>
    <w:rsid w:val="0045614A"/>
    <w:rsid w:val="00456324"/>
    <w:rsid w:val="00460A60"/>
    <w:rsid w:val="004624C3"/>
    <w:rsid w:val="00463BD0"/>
    <w:rsid w:val="00463F1C"/>
    <w:rsid w:val="004640E3"/>
    <w:rsid w:val="004668CC"/>
    <w:rsid w:val="00466A02"/>
    <w:rsid w:val="00466A19"/>
    <w:rsid w:val="00470879"/>
    <w:rsid w:val="004710EB"/>
    <w:rsid w:val="00471510"/>
    <w:rsid w:val="0047204B"/>
    <w:rsid w:val="00475427"/>
    <w:rsid w:val="00477C9A"/>
    <w:rsid w:val="00480345"/>
    <w:rsid w:val="00483EFE"/>
    <w:rsid w:val="00484E53"/>
    <w:rsid w:val="00490F00"/>
    <w:rsid w:val="00492062"/>
    <w:rsid w:val="0049744B"/>
    <w:rsid w:val="004A0AEE"/>
    <w:rsid w:val="004A0E5B"/>
    <w:rsid w:val="004A194A"/>
    <w:rsid w:val="004A223D"/>
    <w:rsid w:val="004A51FB"/>
    <w:rsid w:val="004A6B8C"/>
    <w:rsid w:val="004A76ED"/>
    <w:rsid w:val="004B0C95"/>
    <w:rsid w:val="004B0D61"/>
    <w:rsid w:val="004B2EAD"/>
    <w:rsid w:val="004C07F4"/>
    <w:rsid w:val="004C1604"/>
    <w:rsid w:val="004C1EA8"/>
    <w:rsid w:val="004C28BA"/>
    <w:rsid w:val="004C51F1"/>
    <w:rsid w:val="004C5F9D"/>
    <w:rsid w:val="004D0464"/>
    <w:rsid w:val="004D1446"/>
    <w:rsid w:val="004D5BD6"/>
    <w:rsid w:val="004E045A"/>
    <w:rsid w:val="004E1BB1"/>
    <w:rsid w:val="004E372A"/>
    <w:rsid w:val="004E3964"/>
    <w:rsid w:val="004E3B3D"/>
    <w:rsid w:val="004E4D9E"/>
    <w:rsid w:val="004E5BCE"/>
    <w:rsid w:val="004E695C"/>
    <w:rsid w:val="004E779F"/>
    <w:rsid w:val="004E77F1"/>
    <w:rsid w:val="004F1CE7"/>
    <w:rsid w:val="004F6CAC"/>
    <w:rsid w:val="00500462"/>
    <w:rsid w:val="00500B23"/>
    <w:rsid w:val="005105AD"/>
    <w:rsid w:val="00511161"/>
    <w:rsid w:val="00513BA4"/>
    <w:rsid w:val="005168F3"/>
    <w:rsid w:val="00517EA4"/>
    <w:rsid w:val="00520997"/>
    <w:rsid w:val="00520E8A"/>
    <w:rsid w:val="005250AF"/>
    <w:rsid w:val="00525AA7"/>
    <w:rsid w:val="005309D4"/>
    <w:rsid w:val="005320A2"/>
    <w:rsid w:val="00532617"/>
    <w:rsid w:val="00534108"/>
    <w:rsid w:val="00535FD4"/>
    <w:rsid w:val="00536B40"/>
    <w:rsid w:val="00536DA0"/>
    <w:rsid w:val="00540234"/>
    <w:rsid w:val="00540F48"/>
    <w:rsid w:val="00541BB4"/>
    <w:rsid w:val="00542368"/>
    <w:rsid w:val="00545FBC"/>
    <w:rsid w:val="00546683"/>
    <w:rsid w:val="00547551"/>
    <w:rsid w:val="00550D72"/>
    <w:rsid w:val="00551BF0"/>
    <w:rsid w:val="00552683"/>
    <w:rsid w:val="00552908"/>
    <w:rsid w:val="005531F6"/>
    <w:rsid w:val="00556ADB"/>
    <w:rsid w:val="00560C06"/>
    <w:rsid w:val="005643ED"/>
    <w:rsid w:val="00564E2B"/>
    <w:rsid w:val="0057078B"/>
    <w:rsid w:val="0057312E"/>
    <w:rsid w:val="005750B7"/>
    <w:rsid w:val="0058158D"/>
    <w:rsid w:val="0058296B"/>
    <w:rsid w:val="00583488"/>
    <w:rsid w:val="005838C8"/>
    <w:rsid w:val="00584B0C"/>
    <w:rsid w:val="00590505"/>
    <w:rsid w:val="00591D23"/>
    <w:rsid w:val="00591EB3"/>
    <w:rsid w:val="00593943"/>
    <w:rsid w:val="005951DA"/>
    <w:rsid w:val="005A75A5"/>
    <w:rsid w:val="005B008E"/>
    <w:rsid w:val="005B020B"/>
    <w:rsid w:val="005B1D26"/>
    <w:rsid w:val="005B3347"/>
    <w:rsid w:val="005B4694"/>
    <w:rsid w:val="005C19E0"/>
    <w:rsid w:val="005C2F43"/>
    <w:rsid w:val="005C31C8"/>
    <w:rsid w:val="005C5F97"/>
    <w:rsid w:val="005C68F9"/>
    <w:rsid w:val="005C694A"/>
    <w:rsid w:val="005C6D8F"/>
    <w:rsid w:val="005D46C0"/>
    <w:rsid w:val="005D4F4B"/>
    <w:rsid w:val="005D5BA9"/>
    <w:rsid w:val="005D60E5"/>
    <w:rsid w:val="005E092C"/>
    <w:rsid w:val="005E1744"/>
    <w:rsid w:val="005E2447"/>
    <w:rsid w:val="005E46BE"/>
    <w:rsid w:val="005E75AF"/>
    <w:rsid w:val="005F0117"/>
    <w:rsid w:val="005F12DC"/>
    <w:rsid w:val="005F22D0"/>
    <w:rsid w:val="005F29BD"/>
    <w:rsid w:val="005F769B"/>
    <w:rsid w:val="005F7909"/>
    <w:rsid w:val="005F7C56"/>
    <w:rsid w:val="00600D49"/>
    <w:rsid w:val="00600FDC"/>
    <w:rsid w:val="0060606F"/>
    <w:rsid w:val="00620AAA"/>
    <w:rsid w:val="00620CC4"/>
    <w:rsid w:val="00620CFF"/>
    <w:rsid w:val="00621116"/>
    <w:rsid w:val="0062138B"/>
    <w:rsid w:val="00621733"/>
    <w:rsid w:val="00624B70"/>
    <w:rsid w:val="00624E43"/>
    <w:rsid w:val="00624EA8"/>
    <w:rsid w:val="00625D87"/>
    <w:rsid w:val="006261A0"/>
    <w:rsid w:val="00627BCA"/>
    <w:rsid w:val="00627E03"/>
    <w:rsid w:val="00627F45"/>
    <w:rsid w:val="00630746"/>
    <w:rsid w:val="00632BAA"/>
    <w:rsid w:val="00634866"/>
    <w:rsid w:val="00636EB4"/>
    <w:rsid w:val="006373B5"/>
    <w:rsid w:val="00641095"/>
    <w:rsid w:val="00641C42"/>
    <w:rsid w:val="00641EB2"/>
    <w:rsid w:val="00645A3C"/>
    <w:rsid w:val="00647887"/>
    <w:rsid w:val="00650741"/>
    <w:rsid w:val="00650CBD"/>
    <w:rsid w:val="00651A24"/>
    <w:rsid w:val="006556AA"/>
    <w:rsid w:val="0065591F"/>
    <w:rsid w:val="00657935"/>
    <w:rsid w:val="0066049A"/>
    <w:rsid w:val="00660BCA"/>
    <w:rsid w:val="00663C00"/>
    <w:rsid w:val="00667428"/>
    <w:rsid w:val="006715F2"/>
    <w:rsid w:val="00672A38"/>
    <w:rsid w:val="00672CAF"/>
    <w:rsid w:val="00673621"/>
    <w:rsid w:val="00675BFB"/>
    <w:rsid w:val="006804D6"/>
    <w:rsid w:val="00681BB4"/>
    <w:rsid w:val="006846F5"/>
    <w:rsid w:val="00687511"/>
    <w:rsid w:val="00687575"/>
    <w:rsid w:val="00690580"/>
    <w:rsid w:val="00693B8B"/>
    <w:rsid w:val="006A3964"/>
    <w:rsid w:val="006A3C81"/>
    <w:rsid w:val="006A41AB"/>
    <w:rsid w:val="006A6EE9"/>
    <w:rsid w:val="006A73BE"/>
    <w:rsid w:val="006B12BC"/>
    <w:rsid w:val="006B2E83"/>
    <w:rsid w:val="006B3A67"/>
    <w:rsid w:val="006B581A"/>
    <w:rsid w:val="006B5DC9"/>
    <w:rsid w:val="006B734C"/>
    <w:rsid w:val="006B76DD"/>
    <w:rsid w:val="006B76FF"/>
    <w:rsid w:val="006C0A59"/>
    <w:rsid w:val="006C20A1"/>
    <w:rsid w:val="006C354C"/>
    <w:rsid w:val="006C3EC4"/>
    <w:rsid w:val="006C4835"/>
    <w:rsid w:val="006C756C"/>
    <w:rsid w:val="006C7DCD"/>
    <w:rsid w:val="006D034B"/>
    <w:rsid w:val="006D06C6"/>
    <w:rsid w:val="006D1B27"/>
    <w:rsid w:val="006D1CB8"/>
    <w:rsid w:val="006D23D4"/>
    <w:rsid w:val="006D5436"/>
    <w:rsid w:val="006D5DE9"/>
    <w:rsid w:val="006E1EF0"/>
    <w:rsid w:val="006F209D"/>
    <w:rsid w:val="006F4388"/>
    <w:rsid w:val="006F59E9"/>
    <w:rsid w:val="006F5E4E"/>
    <w:rsid w:val="00700947"/>
    <w:rsid w:val="0070196D"/>
    <w:rsid w:val="00702018"/>
    <w:rsid w:val="00702A8A"/>
    <w:rsid w:val="00702B60"/>
    <w:rsid w:val="007039A0"/>
    <w:rsid w:val="007059CA"/>
    <w:rsid w:val="00705E53"/>
    <w:rsid w:val="00707B82"/>
    <w:rsid w:val="00710E22"/>
    <w:rsid w:val="00712664"/>
    <w:rsid w:val="007126D1"/>
    <w:rsid w:val="00712A94"/>
    <w:rsid w:val="007134B6"/>
    <w:rsid w:val="00713D97"/>
    <w:rsid w:val="0071438C"/>
    <w:rsid w:val="00715C5E"/>
    <w:rsid w:val="007167BF"/>
    <w:rsid w:val="007179F3"/>
    <w:rsid w:val="007233D0"/>
    <w:rsid w:val="0072360D"/>
    <w:rsid w:val="00725550"/>
    <w:rsid w:val="0073468A"/>
    <w:rsid w:val="00734F5A"/>
    <w:rsid w:val="0073719A"/>
    <w:rsid w:val="007377CF"/>
    <w:rsid w:val="00740433"/>
    <w:rsid w:val="00742C59"/>
    <w:rsid w:val="00743359"/>
    <w:rsid w:val="00743E1C"/>
    <w:rsid w:val="007466D6"/>
    <w:rsid w:val="0074739A"/>
    <w:rsid w:val="00747AA8"/>
    <w:rsid w:val="0075238E"/>
    <w:rsid w:val="007528AD"/>
    <w:rsid w:val="00752901"/>
    <w:rsid w:val="00753629"/>
    <w:rsid w:val="007553F9"/>
    <w:rsid w:val="0075650B"/>
    <w:rsid w:val="0076292A"/>
    <w:rsid w:val="007648C8"/>
    <w:rsid w:val="00764ECA"/>
    <w:rsid w:val="007670CC"/>
    <w:rsid w:val="007743F3"/>
    <w:rsid w:val="00775498"/>
    <w:rsid w:val="00777B75"/>
    <w:rsid w:val="007827F3"/>
    <w:rsid w:val="007828B9"/>
    <w:rsid w:val="0078480E"/>
    <w:rsid w:val="007855CD"/>
    <w:rsid w:val="00786D92"/>
    <w:rsid w:val="00790325"/>
    <w:rsid w:val="00791CEE"/>
    <w:rsid w:val="00792920"/>
    <w:rsid w:val="00793D53"/>
    <w:rsid w:val="007956E9"/>
    <w:rsid w:val="00795807"/>
    <w:rsid w:val="007A4788"/>
    <w:rsid w:val="007B06CF"/>
    <w:rsid w:val="007B29F2"/>
    <w:rsid w:val="007C06AA"/>
    <w:rsid w:val="007C328A"/>
    <w:rsid w:val="007C540E"/>
    <w:rsid w:val="007C66B3"/>
    <w:rsid w:val="007C6CF1"/>
    <w:rsid w:val="007C7420"/>
    <w:rsid w:val="007C7D05"/>
    <w:rsid w:val="007D0D36"/>
    <w:rsid w:val="007D11DB"/>
    <w:rsid w:val="007D5B4F"/>
    <w:rsid w:val="007E0888"/>
    <w:rsid w:val="007E0F45"/>
    <w:rsid w:val="007E3818"/>
    <w:rsid w:val="007E41C9"/>
    <w:rsid w:val="007E4392"/>
    <w:rsid w:val="007E58BE"/>
    <w:rsid w:val="007F0076"/>
    <w:rsid w:val="007F1126"/>
    <w:rsid w:val="007F642E"/>
    <w:rsid w:val="00804313"/>
    <w:rsid w:val="00804C1B"/>
    <w:rsid w:val="008063B0"/>
    <w:rsid w:val="0081183D"/>
    <w:rsid w:val="00813077"/>
    <w:rsid w:val="00814A7E"/>
    <w:rsid w:val="00826C72"/>
    <w:rsid w:val="0082767A"/>
    <w:rsid w:val="008317EE"/>
    <w:rsid w:val="00831893"/>
    <w:rsid w:val="008318C9"/>
    <w:rsid w:val="0083359E"/>
    <w:rsid w:val="0083605E"/>
    <w:rsid w:val="008368A9"/>
    <w:rsid w:val="008425DC"/>
    <w:rsid w:val="00842A1F"/>
    <w:rsid w:val="00844186"/>
    <w:rsid w:val="008445F7"/>
    <w:rsid w:val="00845583"/>
    <w:rsid w:val="00845B6E"/>
    <w:rsid w:val="00846D9B"/>
    <w:rsid w:val="008505E6"/>
    <w:rsid w:val="008506F1"/>
    <w:rsid w:val="00855AEC"/>
    <w:rsid w:val="008572BA"/>
    <w:rsid w:val="00860CEF"/>
    <w:rsid w:val="00860DB9"/>
    <w:rsid w:val="00861383"/>
    <w:rsid w:val="00862596"/>
    <w:rsid w:val="00863515"/>
    <w:rsid w:val="008646DE"/>
    <w:rsid w:val="008646FA"/>
    <w:rsid w:val="00864A5A"/>
    <w:rsid w:val="00865067"/>
    <w:rsid w:val="008656B6"/>
    <w:rsid w:val="00865A16"/>
    <w:rsid w:val="00866FDE"/>
    <w:rsid w:val="00870B62"/>
    <w:rsid w:val="00872B23"/>
    <w:rsid w:val="00873BC7"/>
    <w:rsid w:val="0087557A"/>
    <w:rsid w:val="00882D64"/>
    <w:rsid w:val="00884ACC"/>
    <w:rsid w:val="00884CD7"/>
    <w:rsid w:val="00885F73"/>
    <w:rsid w:val="008912CB"/>
    <w:rsid w:val="008937F8"/>
    <w:rsid w:val="008957A0"/>
    <w:rsid w:val="00895A77"/>
    <w:rsid w:val="00897ED5"/>
    <w:rsid w:val="008A2309"/>
    <w:rsid w:val="008A272C"/>
    <w:rsid w:val="008A4E22"/>
    <w:rsid w:val="008A6671"/>
    <w:rsid w:val="008B3780"/>
    <w:rsid w:val="008B743F"/>
    <w:rsid w:val="008C00D6"/>
    <w:rsid w:val="008C0857"/>
    <w:rsid w:val="008C0EB3"/>
    <w:rsid w:val="008C21A0"/>
    <w:rsid w:val="008C2A0C"/>
    <w:rsid w:val="008C2F63"/>
    <w:rsid w:val="008C3A5E"/>
    <w:rsid w:val="008C4D6E"/>
    <w:rsid w:val="008C615E"/>
    <w:rsid w:val="008C7683"/>
    <w:rsid w:val="008D576F"/>
    <w:rsid w:val="008D7CF3"/>
    <w:rsid w:val="008E2197"/>
    <w:rsid w:val="008E33AB"/>
    <w:rsid w:val="008E58DA"/>
    <w:rsid w:val="008E5B42"/>
    <w:rsid w:val="008E5CF1"/>
    <w:rsid w:val="008E62B6"/>
    <w:rsid w:val="008E670C"/>
    <w:rsid w:val="008F3ABB"/>
    <w:rsid w:val="008F74CB"/>
    <w:rsid w:val="0090122A"/>
    <w:rsid w:val="00904504"/>
    <w:rsid w:val="00904C66"/>
    <w:rsid w:val="00905081"/>
    <w:rsid w:val="00905A43"/>
    <w:rsid w:val="00906082"/>
    <w:rsid w:val="0091053D"/>
    <w:rsid w:val="00911D17"/>
    <w:rsid w:val="009124B5"/>
    <w:rsid w:val="00912B6B"/>
    <w:rsid w:val="00912F42"/>
    <w:rsid w:val="0091348C"/>
    <w:rsid w:val="00914746"/>
    <w:rsid w:val="009163EF"/>
    <w:rsid w:val="00916D64"/>
    <w:rsid w:val="00920566"/>
    <w:rsid w:val="00920AB3"/>
    <w:rsid w:val="00921E0C"/>
    <w:rsid w:val="0092332F"/>
    <w:rsid w:val="009239EE"/>
    <w:rsid w:val="0092480C"/>
    <w:rsid w:val="00925550"/>
    <w:rsid w:val="0092576F"/>
    <w:rsid w:val="009308FB"/>
    <w:rsid w:val="00931B85"/>
    <w:rsid w:val="00937B25"/>
    <w:rsid w:val="0094008A"/>
    <w:rsid w:val="009400AB"/>
    <w:rsid w:val="009400E9"/>
    <w:rsid w:val="00940DE6"/>
    <w:rsid w:val="00942755"/>
    <w:rsid w:val="009450E1"/>
    <w:rsid w:val="009455BC"/>
    <w:rsid w:val="00950773"/>
    <w:rsid w:val="00950862"/>
    <w:rsid w:val="009540BB"/>
    <w:rsid w:val="00955E76"/>
    <w:rsid w:val="00964146"/>
    <w:rsid w:val="009663C0"/>
    <w:rsid w:val="00966EB4"/>
    <w:rsid w:val="009703BB"/>
    <w:rsid w:val="009706D7"/>
    <w:rsid w:val="00971F1C"/>
    <w:rsid w:val="00975F95"/>
    <w:rsid w:val="0097617B"/>
    <w:rsid w:val="009767B5"/>
    <w:rsid w:val="0097796F"/>
    <w:rsid w:val="009814E7"/>
    <w:rsid w:val="00983685"/>
    <w:rsid w:val="00984584"/>
    <w:rsid w:val="009854F4"/>
    <w:rsid w:val="00985E9B"/>
    <w:rsid w:val="00986776"/>
    <w:rsid w:val="00986C00"/>
    <w:rsid w:val="00987DA9"/>
    <w:rsid w:val="0099218F"/>
    <w:rsid w:val="00992876"/>
    <w:rsid w:val="00993E8B"/>
    <w:rsid w:val="009A03DD"/>
    <w:rsid w:val="009A2652"/>
    <w:rsid w:val="009A4485"/>
    <w:rsid w:val="009A5A2E"/>
    <w:rsid w:val="009A686C"/>
    <w:rsid w:val="009A6B8E"/>
    <w:rsid w:val="009B22F4"/>
    <w:rsid w:val="009B2C93"/>
    <w:rsid w:val="009B43C4"/>
    <w:rsid w:val="009B6A26"/>
    <w:rsid w:val="009B7D03"/>
    <w:rsid w:val="009C0BE8"/>
    <w:rsid w:val="009C40AE"/>
    <w:rsid w:val="009C4A47"/>
    <w:rsid w:val="009C55BF"/>
    <w:rsid w:val="009C76FB"/>
    <w:rsid w:val="009D2745"/>
    <w:rsid w:val="009D5B1D"/>
    <w:rsid w:val="009E2154"/>
    <w:rsid w:val="009E3E54"/>
    <w:rsid w:val="009E4669"/>
    <w:rsid w:val="009E4910"/>
    <w:rsid w:val="009E4A36"/>
    <w:rsid w:val="009E6090"/>
    <w:rsid w:val="009F1B44"/>
    <w:rsid w:val="00A03C7A"/>
    <w:rsid w:val="00A03D1B"/>
    <w:rsid w:val="00A03F2E"/>
    <w:rsid w:val="00A0605F"/>
    <w:rsid w:val="00A072F2"/>
    <w:rsid w:val="00A077DF"/>
    <w:rsid w:val="00A07C31"/>
    <w:rsid w:val="00A11155"/>
    <w:rsid w:val="00A122B9"/>
    <w:rsid w:val="00A13041"/>
    <w:rsid w:val="00A1575B"/>
    <w:rsid w:val="00A20E01"/>
    <w:rsid w:val="00A21318"/>
    <w:rsid w:val="00A22AE8"/>
    <w:rsid w:val="00A23228"/>
    <w:rsid w:val="00A24093"/>
    <w:rsid w:val="00A244A5"/>
    <w:rsid w:val="00A26AA4"/>
    <w:rsid w:val="00A27236"/>
    <w:rsid w:val="00A30073"/>
    <w:rsid w:val="00A30A1F"/>
    <w:rsid w:val="00A31E5A"/>
    <w:rsid w:val="00A344B0"/>
    <w:rsid w:val="00A36A4E"/>
    <w:rsid w:val="00A379FD"/>
    <w:rsid w:val="00A4048C"/>
    <w:rsid w:val="00A412D4"/>
    <w:rsid w:val="00A41DBA"/>
    <w:rsid w:val="00A42AFF"/>
    <w:rsid w:val="00A42D7E"/>
    <w:rsid w:val="00A4468A"/>
    <w:rsid w:val="00A5017E"/>
    <w:rsid w:val="00A510DF"/>
    <w:rsid w:val="00A53959"/>
    <w:rsid w:val="00A54D9A"/>
    <w:rsid w:val="00A57E35"/>
    <w:rsid w:val="00A60EB8"/>
    <w:rsid w:val="00A70CCF"/>
    <w:rsid w:val="00A7344F"/>
    <w:rsid w:val="00A7480C"/>
    <w:rsid w:val="00A7658F"/>
    <w:rsid w:val="00A8427A"/>
    <w:rsid w:val="00A8452A"/>
    <w:rsid w:val="00A847A9"/>
    <w:rsid w:val="00A87DD9"/>
    <w:rsid w:val="00A921C4"/>
    <w:rsid w:val="00A93134"/>
    <w:rsid w:val="00A94E30"/>
    <w:rsid w:val="00AA0215"/>
    <w:rsid w:val="00AA021A"/>
    <w:rsid w:val="00AA0F5B"/>
    <w:rsid w:val="00AA5C45"/>
    <w:rsid w:val="00AA5C7E"/>
    <w:rsid w:val="00AA62A5"/>
    <w:rsid w:val="00AB00DA"/>
    <w:rsid w:val="00AB0BED"/>
    <w:rsid w:val="00AB165D"/>
    <w:rsid w:val="00AB2D56"/>
    <w:rsid w:val="00AC611F"/>
    <w:rsid w:val="00AC73E2"/>
    <w:rsid w:val="00AD0487"/>
    <w:rsid w:val="00AD0D70"/>
    <w:rsid w:val="00AD2D2D"/>
    <w:rsid w:val="00AD6DE9"/>
    <w:rsid w:val="00AE0128"/>
    <w:rsid w:val="00AE28C6"/>
    <w:rsid w:val="00AE4D35"/>
    <w:rsid w:val="00AE5A2F"/>
    <w:rsid w:val="00AE63AC"/>
    <w:rsid w:val="00AE72DB"/>
    <w:rsid w:val="00AE7B98"/>
    <w:rsid w:val="00AF01B4"/>
    <w:rsid w:val="00AF0710"/>
    <w:rsid w:val="00AF1882"/>
    <w:rsid w:val="00AF634C"/>
    <w:rsid w:val="00B01FF3"/>
    <w:rsid w:val="00B04B02"/>
    <w:rsid w:val="00B0501D"/>
    <w:rsid w:val="00B06779"/>
    <w:rsid w:val="00B10DBC"/>
    <w:rsid w:val="00B10DF7"/>
    <w:rsid w:val="00B10FB5"/>
    <w:rsid w:val="00B12AAC"/>
    <w:rsid w:val="00B13354"/>
    <w:rsid w:val="00B1488F"/>
    <w:rsid w:val="00B219BA"/>
    <w:rsid w:val="00B30D59"/>
    <w:rsid w:val="00B3180E"/>
    <w:rsid w:val="00B34864"/>
    <w:rsid w:val="00B3614B"/>
    <w:rsid w:val="00B40A60"/>
    <w:rsid w:val="00B40F6E"/>
    <w:rsid w:val="00B43592"/>
    <w:rsid w:val="00B44F86"/>
    <w:rsid w:val="00B47F3C"/>
    <w:rsid w:val="00B500CA"/>
    <w:rsid w:val="00B50202"/>
    <w:rsid w:val="00B52045"/>
    <w:rsid w:val="00B52544"/>
    <w:rsid w:val="00B536BD"/>
    <w:rsid w:val="00B54A65"/>
    <w:rsid w:val="00B54CE6"/>
    <w:rsid w:val="00B60482"/>
    <w:rsid w:val="00B623A1"/>
    <w:rsid w:val="00B624F0"/>
    <w:rsid w:val="00B63BB7"/>
    <w:rsid w:val="00B63EB9"/>
    <w:rsid w:val="00B64A34"/>
    <w:rsid w:val="00B66286"/>
    <w:rsid w:val="00B6685B"/>
    <w:rsid w:val="00B70ACB"/>
    <w:rsid w:val="00B71229"/>
    <w:rsid w:val="00B7416C"/>
    <w:rsid w:val="00B77773"/>
    <w:rsid w:val="00B8153A"/>
    <w:rsid w:val="00B81B62"/>
    <w:rsid w:val="00B81D5A"/>
    <w:rsid w:val="00B81F23"/>
    <w:rsid w:val="00B82B73"/>
    <w:rsid w:val="00B847A4"/>
    <w:rsid w:val="00B854D6"/>
    <w:rsid w:val="00B8559E"/>
    <w:rsid w:val="00B85E1F"/>
    <w:rsid w:val="00B9128D"/>
    <w:rsid w:val="00B924F1"/>
    <w:rsid w:val="00B93646"/>
    <w:rsid w:val="00B96F0D"/>
    <w:rsid w:val="00B97EE6"/>
    <w:rsid w:val="00BA1DCE"/>
    <w:rsid w:val="00BA3823"/>
    <w:rsid w:val="00BA4FD5"/>
    <w:rsid w:val="00BA5845"/>
    <w:rsid w:val="00BA6D66"/>
    <w:rsid w:val="00BA76C1"/>
    <w:rsid w:val="00BB392C"/>
    <w:rsid w:val="00BB3C0C"/>
    <w:rsid w:val="00BB47F6"/>
    <w:rsid w:val="00BB6E86"/>
    <w:rsid w:val="00BC0FAB"/>
    <w:rsid w:val="00BC31AF"/>
    <w:rsid w:val="00BC51EF"/>
    <w:rsid w:val="00BC549A"/>
    <w:rsid w:val="00BC68C0"/>
    <w:rsid w:val="00BD106F"/>
    <w:rsid w:val="00BE0448"/>
    <w:rsid w:val="00BE095D"/>
    <w:rsid w:val="00BE4B1D"/>
    <w:rsid w:val="00BF2A93"/>
    <w:rsid w:val="00BF4332"/>
    <w:rsid w:val="00BF45C5"/>
    <w:rsid w:val="00BF4B76"/>
    <w:rsid w:val="00BF5788"/>
    <w:rsid w:val="00BF5F75"/>
    <w:rsid w:val="00BF64FD"/>
    <w:rsid w:val="00BF7B44"/>
    <w:rsid w:val="00C00FE8"/>
    <w:rsid w:val="00C0115E"/>
    <w:rsid w:val="00C02E2C"/>
    <w:rsid w:val="00C03CC6"/>
    <w:rsid w:val="00C07866"/>
    <w:rsid w:val="00C108E1"/>
    <w:rsid w:val="00C10926"/>
    <w:rsid w:val="00C14EC2"/>
    <w:rsid w:val="00C1502E"/>
    <w:rsid w:val="00C15405"/>
    <w:rsid w:val="00C16F14"/>
    <w:rsid w:val="00C228FB"/>
    <w:rsid w:val="00C23E09"/>
    <w:rsid w:val="00C24313"/>
    <w:rsid w:val="00C254CC"/>
    <w:rsid w:val="00C30646"/>
    <w:rsid w:val="00C32F5A"/>
    <w:rsid w:val="00C334DD"/>
    <w:rsid w:val="00C33B89"/>
    <w:rsid w:val="00C33D3E"/>
    <w:rsid w:val="00C360CE"/>
    <w:rsid w:val="00C36DC2"/>
    <w:rsid w:val="00C377C2"/>
    <w:rsid w:val="00C41177"/>
    <w:rsid w:val="00C42050"/>
    <w:rsid w:val="00C423B4"/>
    <w:rsid w:val="00C443E6"/>
    <w:rsid w:val="00C45950"/>
    <w:rsid w:val="00C50C62"/>
    <w:rsid w:val="00C516C2"/>
    <w:rsid w:val="00C52A15"/>
    <w:rsid w:val="00C546AA"/>
    <w:rsid w:val="00C54DF6"/>
    <w:rsid w:val="00C566B0"/>
    <w:rsid w:val="00C6033B"/>
    <w:rsid w:val="00C614EB"/>
    <w:rsid w:val="00C61DEB"/>
    <w:rsid w:val="00C61E03"/>
    <w:rsid w:val="00C62145"/>
    <w:rsid w:val="00C6230D"/>
    <w:rsid w:val="00C65B51"/>
    <w:rsid w:val="00C6632A"/>
    <w:rsid w:val="00C67110"/>
    <w:rsid w:val="00C675FB"/>
    <w:rsid w:val="00C679F9"/>
    <w:rsid w:val="00C70F38"/>
    <w:rsid w:val="00C72676"/>
    <w:rsid w:val="00C73FE6"/>
    <w:rsid w:val="00C74D26"/>
    <w:rsid w:val="00C75A47"/>
    <w:rsid w:val="00C75D5A"/>
    <w:rsid w:val="00C76578"/>
    <w:rsid w:val="00C77091"/>
    <w:rsid w:val="00C77FB7"/>
    <w:rsid w:val="00C8115D"/>
    <w:rsid w:val="00C81A2A"/>
    <w:rsid w:val="00C86EFA"/>
    <w:rsid w:val="00C87958"/>
    <w:rsid w:val="00C9107F"/>
    <w:rsid w:val="00C92700"/>
    <w:rsid w:val="00C953A7"/>
    <w:rsid w:val="00CA49B2"/>
    <w:rsid w:val="00CA53C8"/>
    <w:rsid w:val="00CA726D"/>
    <w:rsid w:val="00CA76C2"/>
    <w:rsid w:val="00CB0948"/>
    <w:rsid w:val="00CB2560"/>
    <w:rsid w:val="00CB4A29"/>
    <w:rsid w:val="00CB4E62"/>
    <w:rsid w:val="00CB7289"/>
    <w:rsid w:val="00CC252F"/>
    <w:rsid w:val="00CD37E3"/>
    <w:rsid w:val="00CD42E8"/>
    <w:rsid w:val="00CD4924"/>
    <w:rsid w:val="00CD69B4"/>
    <w:rsid w:val="00CE100C"/>
    <w:rsid w:val="00CE2E86"/>
    <w:rsid w:val="00CE3EC7"/>
    <w:rsid w:val="00CE45FA"/>
    <w:rsid w:val="00CE551F"/>
    <w:rsid w:val="00CE7732"/>
    <w:rsid w:val="00CF2053"/>
    <w:rsid w:val="00CF2AB2"/>
    <w:rsid w:val="00CF39C1"/>
    <w:rsid w:val="00CF43E2"/>
    <w:rsid w:val="00CF74BA"/>
    <w:rsid w:val="00D00849"/>
    <w:rsid w:val="00D00C3E"/>
    <w:rsid w:val="00D00CC2"/>
    <w:rsid w:val="00D00F70"/>
    <w:rsid w:val="00D01170"/>
    <w:rsid w:val="00D06E11"/>
    <w:rsid w:val="00D07D71"/>
    <w:rsid w:val="00D108DC"/>
    <w:rsid w:val="00D10D29"/>
    <w:rsid w:val="00D10F3D"/>
    <w:rsid w:val="00D11031"/>
    <w:rsid w:val="00D1410F"/>
    <w:rsid w:val="00D2037B"/>
    <w:rsid w:val="00D20733"/>
    <w:rsid w:val="00D207AA"/>
    <w:rsid w:val="00D21B9F"/>
    <w:rsid w:val="00D2438C"/>
    <w:rsid w:val="00D267D3"/>
    <w:rsid w:val="00D27E04"/>
    <w:rsid w:val="00D27E38"/>
    <w:rsid w:val="00D325E6"/>
    <w:rsid w:val="00D33C8C"/>
    <w:rsid w:val="00D34415"/>
    <w:rsid w:val="00D3465A"/>
    <w:rsid w:val="00D34BB4"/>
    <w:rsid w:val="00D360AB"/>
    <w:rsid w:val="00D4038D"/>
    <w:rsid w:val="00D435D6"/>
    <w:rsid w:val="00D505AF"/>
    <w:rsid w:val="00D51690"/>
    <w:rsid w:val="00D51C90"/>
    <w:rsid w:val="00D52137"/>
    <w:rsid w:val="00D5338E"/>
    <w:rsid w:val="00D548BF"/>
    <w:rsid w:val="00D5524A"/>
    <w:rsid w:val="00D57458"/>
    <w:rsid w:val="00D6002F"/>
    <w:rsid w:val="00D641ED"/>
    <w:rsid w:val="00D657CD"/>
    <w:rsid w:val="00D700E3"/>
    <w:rsid w:val="00D70CCE"/>
    <w:rsid w:val="00D718AF"/>
    <w:rsid w:val="00D71F1F"/>
    <w:rsid w:val="00D76037"/>
    <w:rsid w:val="00D816CD"/>
    <w:rsid w:val="00D82151"/>
    <w:rsid w:val="00D82536"/>
    <w:rsid w:val="00D82FDC"/>
    <w:rsid w:val="00D84C97"/>
    <w:rsid w:val="00D84EA0"/>
    <w:rsid w:val="00D871F7"/>
    <w:rsid w:val="00D87AB6"/>
    <w:rsid w:val="00D90EF2"/>
    <w:rsid w:val="00D9158C"/>
    <w:rsid w:val="00D921D7"/>
    <w:rsid w:val="00D96474"/>
    <w:rsid w:val="00DA007A"/>
    <w:rsid w:val="00DA3165"/>
    <w:rsid w:val="00DA368F"/>
    <w:rsid w:val="00DA4776"/>
    <w:rsid w:val="00DA568B"/>
    <w:rsid w:val="00DA7050"/>
    <w:rsid w:val="00DA7C0F"/>
    <w:rsid w:val="00DB06B9"/>
    <w:rsid w:val="00DB0E7C"/>
    <w:rsid w:val="00DB2D6A"/>
    <w:rsid w:val="00DB41E5"/>
    <w:rsid w:val="00DB4B0A"/>
    <w:rsid w:val="00DB5D62"/>
    <w:rsid w:val="00DB7802"/>
    <w:rsid w:val="00DC104C"/>
    <w:rsid w:val="00DC2705"/>
    <w:rsid w:val="00DC3FC0"/>
    <w:rsid w:val="00DC5607"/>
    <w:rsid w:val="00DC5D19"/>
    <w:rsid w:val="00DD1705"/>
    <w:rsid w:val="00DD2EE2"/>
    <w:rsid w:val="00DD3EC0"/>
    <w:rsid w:val="00DD5236"/>
    <w:rsid w:val="00DD62CC"/>
    <w:rsid w:val="00DD6603"/>
    <w:rsid w:val="00DD7192"/>
    <w:rsid w:val="00DE28F4"/>
    <w:rsid w:val="00DE485B"/>
    <w:rsid w:val="00DE493A"/>
    <w:rsid w:val="00DE4A97"/>
    <w:rsid w:val="00DE6518"/>
    <w:rsid w:val="00DF1F38"/>
    <w:rsid w:val="00DF2D98"/>
    <w:rsid w:val="00DF3D12"/>
    <w:rsid w:val="00DF48E6"/>
    <w:rsid w:val="00DF5D46"/>
    <w:rsid w:val="00E00393"/>
    <w:rsid w:val="00E005EA"/>
    <w:rsid w:val="00E00D3C"/>
    <w:rsid w:val="00E04615"/>
    <w:rsid w:val="00E048B3"/>
    <w:rsid w:val="00E06A26"/>
    <w:rsid w:val="00E109E2"/>
    <w:rsid w:val="00E133FE"/>
    <w:rsid w:val="00E14E22"/>
    <w:rsid w:val="00E21B79"/>
    <w:rsid w:val="00E2226D"/>
    <w:rsid w:val="00E2448A"/>
    <w:rsid w:val="00E2616B"/>
    <w:rsid w:val="00E264E3"/>
    <w:rsid w:val="00E31893"/>
    <w:rsid w:val="00E31C74"/>
    <w:rsid w:val="00E37CF9"/>
    <w:rsid w:val="00E40ACC"/>
    <w:rsid w:val="00E41BF8"/>
    <w:rsid w:val="00E44D8E"/>
    <w:rsid w:val="00E50E77"/>
    <w:rsid w:val="00E5520A"/>
    <w:rsid w:val="00E5549B"/>
    <w:rsid w:val="00E60DA1"/>
    <w:rsid w:val="00E62390"/>
    <w:rsid w:val="00E6261D"/>
    <w:rsid w:val="00E65152"/>
    <w:rsid w:val="00E67747"/>
    <w:rsid w:val="00E70871"/>
    <w:rsid w:val="00E7398A"/>
    <w:rsid w:val="00E762C7"/>
    <w:rsid w:val="00E768B8"/>
    <w:rsid w:val="00E80CB0"/>
    <w:rsid w:val="00E81AF3"/>
    <w:rsid w:val="00E824BF"/>
    <w:rsid w:val="00E84111"/>
    <w:rsid w:val="00E847F6"/>
    <w:rsid w:val="00E879EF"/>
    <w:rsid w:val="00E9054E"/>
    <w:rsid w:val="00E90B7A"/>
    <w:rsid w:val="00E92044"/>
    <w:rsid w:val="00E92A76"/>
    <w:rsid w:val="00E93CA7"/>
    <w:rsid w:val="00E96A54"/>
    <w:rsid w:val="00E9714F"/>
    <w:rsid w:val="00EA1DEF"/>
    <w:rsid w:val="00EA288C"/>
    <w:rsid w:val="00EA373F"/>
    <w:rsid w:val="00EA41D7"/>
    <w:rsid w:val="00EB055B"/>
    <w:rsid w:val="00EB0C4E"/>
    <w:rsid w:val="00EB1BCE"/>
    <w:rsid w:val="00EB1CB7"/>
    <w:rsid w:val="00EB63CC"/>
    <w:rsid w:val="00EB6F58"/>
    <w:rsid w:val="00EB76C7"/>
    <w:rsid w:val="00EC49DB"/>
    <w:rsid w:val="00ED3204"/>
    <w:rsid w:val="00ED7A63"/>
    <w:rsid w:val="00EE5A63"/>
    <w:rsid w:val="00EE73A0"/>
    <w:rsid w:val="00EF417A"/>
    <w:rsid w:val="00EF48C4"/>
    <w:rsid w:val="00EF4DA0"/>
    <w:rsid w:val="00EF671B"/>
    <w:rsid w:val="00EF6CCF"/>
    <w:rsid w:val="00F04467"/>
    <w:rsid w:val="00F04BCA"/>
    <w:rsid w:val="00F0511D"/>
    <w:rsid w:val="00F07616"/>
    <w:rsid w:val="00F124DD"/>
    <w:rsid w:val="00F13CF2"/>
    <w:rsid w:val="00F1461E"/>
    <w:rsid w:val="00F148BE"/>
    <w:rsid w:val="00F14CF8"/>
    <w:rsid w:val="00F1699B"/>
    <w:rsid w:val="00F207F6"/>
    <w:rsid w:val="00F21EC2"/>
    <w:rsid w:val="00F2471F"/>
    <w:rsid w:val="00F25DD0"/>
    <w:rsid w:val="00F265F5"/>
    <w:rsid w:val="00F320F4"/>
    <w:rsid w:val="00F33993"/>
    <w:rsid w:val="00F3496F"/>
    <w:rsid w:val="00F350D4"/>
    <w:rsid w:val="00F35526"/>
    <w:rsid w:val="00F35BC1"/>
    <w:rsid w:val="00F41082"/>
    <w:rsid w:val="00F41F3F"/>
    <w:rsid w:val="00F42CE1"/>
    <w:rsid w:val="00F44C39"/>
    <w:rsid w:val="00F473DA"/>
    <w:rsid w:val="00F527BC"/>
    <w:rsid w:val="00F52C88"/>
    <w:rsid w:val="00F54B15"/>
    <w:rsid w:val="00F564FF"/>
    <w:rsid w:val="00F579B0"/>
    <w:rsid w:val="00F60A14"/>
    <w:rsid w:val="00F62208"/>
    <w:rsid w:val="00F6396A"/>
    <w:rsid w:val="00F652F2"/>
    <w:rsid w:val="00F65E34"/>
    <w:rsid w:val="00F723FD"/>
    <w:rsid w:val="00F73C06"/>
    <w:rsid w:val="00F75882"/>
    <w:rsid w:val="00F77375"/>
    <w:rsid w:val="00F81020"/>
    <w:rsid w:val="00F83253"/>
    <w:rsid w:val="00F91531"/>
    <w:rsid w:val="00F93B34"/>
    <w:rsid w:val="00F963D4"/>
    <w:rsid w:val="00F972FC"/>
    <w:rsid w:val="00FA0511"/>
    <w:rsid w:val="00FA228D"/>
    <w:rsid w:val="00FA284E"/>
    <w:rsid w:val="00FA5719"/>
    <w:rsid w:val="00FA7368"/>
    <w:rsid w:val="00FB5B53"/>
    <w:rsid w:val="00FB5D46"/>
    <w:rsid w:val="00FB6804"/>
    <w:rsid w:val="00FB78E2"/>
    <w:rsid w:val="00FC1AF3"/>
    <w:rsid w:val="00FC2D17"/>
    <w:rsid w:val="00FC35B6"/>
    <w:rsid w:val="00FC3C80"/>
    <w:rsid w:val="00FD0164"/>
    <w:rsid w:val="00FD4302"/>
    <w:rsid w:val="00FD7A76"/>
    <w:rsid w:val="00FE126F"/>
    <w:rsid w:val="00FE5055"/>
    <w:rsid w:val="00FF3C0E"/>
    <w:rsid w:val="00FF5444"/>
    <w:rsid w:val="00FF723C"/>
    <w:rsid w:val="00FF72FA"/>
    <w:rsid w:val="00FF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C6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4DA0"/>
    <w:pPr>
      <w:keepNext/>
      <w:keepLines/>
      <w:spacing w:before="24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A1EC6"/>
    <w:pPr>
      <w:keepNext/>
      <w:widowControl/>
      <w:ind w:firstLine="851"/>
      <w:outlineLvl w:val="3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A1EC6"/>
    <w:pPr>
      <w:keepNext/>
      <w:widowControl/>
      <w:outlineLvl w:val="4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4DA0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A1EC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A1EC6"/>
    <w:rPr>
      <w:rFonts w:ascii="Times New Roman" w:hAnsi="Times New Roman" w:cs="Times New Roman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1A1EC6"/>
    <w:pPr>
      <w:widowControl/>
      <w:jc w:val="center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A1E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EC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1A1EC6"/>
    <w:rPr>
      <w:rFonts w:cs="Times New Roman"/>
      <w:color w:val="000080"/>
      <w:u w:val="single"/>
    </w:rPr>
  </w:style>
  <w:style w:type="paragraph" w:styleId="NormalWeb">
    <w:name w:val="Normal (Web)"/>
    <w:basedOn w:val="Normal"/>
    <w:uiPriority w:val="99"/>
    <w:rsid w:val="001A1E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TableGrid">
    <w:name w:val="Table Grid"/>
    <w:basedOn w:val="TableNormal"/>
    <w:uiPriority w:val="99"/>
    <w:rsid w:val="0070196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70196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99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564</Words>
  <Characters>3221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2019-10-03T13:31:00Z</dcterms:created>
  <dcterms:modified xsi:type="dcterms:W3CDTF">2019-10-04T13:25:00Z</dcterms:modified>
</cp:coreProperties>
</file>